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0A8B" w14:textId="77777777" w:rsidR="000D5149" w:rsidRDefault="000D5149" w:rsidP="000D514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Joan WHYTE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DC5640A" w14:textId="77777777" w:rsidR="000D5149" w:rsidRDefault="000D5149" w:rsidP="000D514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Tattingston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789BC30C" w14:textId="77777777" w:rsidR="000D5149" w:rsidRDefault="000D5149" w:rsidP="000D514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A96A763" w14:textId="77777777" w:rsidR="000D5149" w:rsidRDefault="000D5149" w:rsidP="000D514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0A0368A" w14:textId="77777777" w:rsidR="000D5149" w:rsidRDefault="000D5149" w:rsidP="000D514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Bartholomew(q.v.).</w:t>
      </w:r>
    </w:p>
    <w:p w14:paraId="2D59211A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F57BB89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C24F7B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070244A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Mors(q.v.) brought a plaint of debt against them.   (ibid.)</w:t>
      </w:r>
    </w:p>
    <w:p w14:paraId="692CCF12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10DB79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C0B8E0" w14:textId="77777777" w:rsidR="000D5149" w:rsidRDefault="000D5149" w:rsidP="000D514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07FDF3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15BB" w14:textId="77777777" w:rsidR="000D5149" w:rsidRDefault="000D5149" w:rsidP="009139A6">
      <w:r>
        <w:separator/>
      </w:r>
    </w:p>
  </w:endnote>
  <w:endnote w:type="continuationSeparator" w:id="0">
    <w:p w14:paraId="409674C0" w14:textId="77777777" w:rsidR="000D5149" w:rsidRDefault="000D51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EE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AC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22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AA7C" w14:textId="77777777" w:rsidR="000D5149" w:rsidRDefault="000D5149" w:rsidP="009139A6">
      <w:r>
        <w:separator/>
      </w:r>
    </w:p>
  </w:footnote>
  <w:footnote w:type="continuationSeparator" w:id="0">
    <w:p w14:paraId="0E70506E" w14:textId="77777777" w:rsidR="000D5149" w:rsidRDefault="000D51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5B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CC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6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149"/>
    <w:rsid w:val="000666E0"/>
    <w:rsid w:val="000D514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929D7"/>
  <w15:chartTrackingRefBased/>
  <w15:docId w15:val="{AC0AC247-B4B1-4FCD-A655-E1B43257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51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2022-04-07T10:27:00Z</dcterms:created>
  <dcterms:modified xsi:type="dcterms:W3CDTF">2022-04-07T10:27:00Z</dcterms:modified>
</cp:coreProperties>
</file>